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A8407E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8407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8407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8407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C719C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A8407E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A8407E" w:rsidRPr="00A8407E">
          <w:rPr>
            <w:bCs/>
          </w:rPr>
          <w:t>17</w:t>
        </w:r>
        <w:r w:rsidR="00A8407E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C719CD" w:rsidRPr="00C719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C719CD" w:rsidRPr="00C719CD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C719CD" w:rsidRPr="00C719CD">
          <w:rPr>
            <w:rStyle w:val="aa"/>
          </w:rPr>
          <w:t xml:space="preserve"> Кабинет врача-офтальмолога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C719CD" w:rsidRPr="00C719CD">
          <w:rPr>
            <w:u w:val="single"/>
          </w:rPr>
          <w:t xml:space="preserve"> 07143/041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C719CD" w:rsidRPr="00C719CD">
          <w:rPr>
            <w:rStyle w:val="aa"/>
          </w:rPr>
          <w:t xml:space="preserve"> Врач-офтальмолог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C719CD" w:rsidRPr="00C719CD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C719CD" w:rsidRPr="00C719CD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A8407E" w:rsidRPr="004F614B" w:rsidTr="005C43EF">
        <w:trPr>
          <w:jc w:val="center"/>
        </w:trPr>
        <w:tc>
          <w:tcPr>
            <w:tcW w:w="4678" w:type="dxa"/>
            <w:vAlign w:val="center"/>
          </w:tcPr>
          <w:p w:rsidR="00A8407E" w:rsidRPr="004F614B" w:rsidRDefault="00A8407E" w:rsidP="00A8407E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8407E" w:rsidRPr="004F614B" w:rsidRDefault="00A8407E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8407E" w:rsidRPr="004F614B" w:rsidRDefault="00A8407E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8407E" w:rsidRPr="004F614B" w:rsidRDefault="00A8407E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8407E" w:rsidRPr="004F614B" w:rsidRDefault="00A8407E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8407E" w:rsidRPr="00A8407E" w:rsidRDefault="003B55B5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A8407E" w:rsidRPr="00A8407E">
        <w:t>- Паспорт секундомера механического СОСпр-2б-2-000;</w:t>
      </w:r>
    </w:p>
    <w:p w:rsidR="00576095" w:rsidRPr="005C43EF" w:rsidRDefault="00A8407E" w:rsidP="00AD14A4">
      <w:r w:rsidRPr="00A8407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B55B5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B55B5" w:rsidP="005859B9">
      <w:fldSimple w:instr=" DOCVARIABLE operac \* MERGEFORMAT ">
        <w:r w:rsidR="00C719CD" w:rsidRPr="00C719CD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8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A8407E" w:rsidRPr="00A8407E">
          <w:rPr>
            <w:bCs/>
          </w:rPr>
          <w:t>-</w:t>
        </w:r>
        <w:r w:rsidR="00A8407E" w:rsidRPr="00A8407E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A8407E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8407E" w:rsidTr="00A8407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8407E" w:rsidRDefault="00A8407E" w:rsidP="00AA46ED">
            <w:pPr>
              <w:pStyle w:val="a8"/>
            </w:pPr>
            <w:r w:rsidRPr="00A8407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8407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8407E" w:rsidRDefault="00A8407E" w:rsidP="00AA46ED">
            <w:pPr>
              <w:pStyle w:val="a8"/>
            </w:pPr>
            <w:r w:rsidRPr="00A8407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8407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8407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8407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8407E" w:rsidRDefault="00A8407E" w:rsidP="00AA46ED">
            <w:pPr>
              <w:pStyle w:val="a8"/>
            </w:pPr>
            <w:r w:rsidRPr="00A8407E">
              <w:t>Митяева Ольга Александровна</w:t>
            </w:r>
          </w:p>
        </w:tc>
      </w:tr>
      <w:tr w:rsidR="00AA46ED" w:rsidRPr="00A8407E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8407E" w:rsidRDefault="00A8407E" w:rsidP="00AA46ED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 xml:space="preserve">(№ в реестре </w:t>
            </w:r>
            <w:r w:rsidRPr="00A8407E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A8407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8407E" w:rsidRDefault="00A8407E" w:rsidP="00AA46ED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8407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8407E" w:rsidRDefault="00A8407E" w:rsidP="00AA46ED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8407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8407E" w:rsidRDefault="00A8407E" w:rsidP="00AA46ED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A8407E" w:rsidTr="00A8407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8407E" w:rsidRDefault="00A8407E" w:rsidP="005C43EF">
            <w:pPr>
              <w:pStyle w:val="a8"/>
            </w:pPr>
            <w:r w:rsidRPr="00A8407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8407E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8407E" w:rsidRDefault="00A8407E" w:rsidP="005C43EF">
            <w:pPr>
              <w:pStyle w:val="a8"/>
            </w:pPr>
            <w:r w:rsidRPr="00A8407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8407E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8407E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A8407E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8407E" w:rsidRDefault="00A8407E" w:rsidP="005C43EF">
            <w:pPr>
              <w:pStyle w:val="a8"/>
            </w:pPr>
            <w:r w:rsidRPr="00A8407E">
              <w:t>Лукичев Дмитрий Олегович</w:t>
            </w:r>
          </w:p>
        </w:tc>
      </w:tr>
      <w:tr w:rsidR="005C43EF" w:rsidRPr="00A8407E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A8407E" w:rsidRDefault="00A8407E" w:rsidP="005C43EF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A8407E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A8407E" w:rsidRDefault="00A8407E" w:rsidP="005C43EF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A8407E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A8407E" w:rsidRDefault="00A8407E" w:rsidP="005C43EF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A8407E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A8407E" w:rsidRDefault="00A8407E" w:rsidP="005C43EF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07E" w:rsidRDefault="00A8407E" w:rsidP="0076042D">
      <w:pPr>
        <w:pStyle w:val="a9"/>
      </w:pPr>
      <w:r>
        <w:separator/>
      </w:r>
    </w:p>
  </w:endnote>
  <w:endnote w:type="continuationSeparator" w:id="0">
    <w:p w:rsidR="00A8407E" w:rsidRDefault="00A8407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C719C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B55B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B55B5" w:rsidRPr="009E2A4C">
            <w:rPr>
              <w:rStyle w:val="ad"/>
              <w:sz w:val="20"/>
              <w:szCs w:val="20"/>
            </w:rPr>
            <w:fldChar w:fldCharType="separate"/>
          </w:r>
          <w:r w:rsidR="00C719CD">
            <w:rPr>
              <w:rStyle w:val="ad"/>
              <w:noProof/>
              <w:sz w:val="20"/>
              <w:szCs w:val="20"/>
            </w:rPr>
            <w:t>1</w:t>
          </w:r>
          <w:r w:rsidR="003B55B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719CD" w:rsidRPr="00C719CD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07E" w:rsidRDefault="00A8407E" w:rsidP="0076042D">
      <w:pPr>
        <w:pStyle w:val="a9"/>
      </w:pPr>
      <w:r>
        <w:separator/>
      </w:r>
    </w:p>
  </w:footnote>
  <w:footnote w:type="continuationSeparator" w:id="0">
    <w:p w:rsidR="00A8407E" w:rsidRDefault="00A8407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офтальмолога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1- Н "/>
    <w:docVar w:name="num_form" w:val="2"/>
    <w:docVar w:name="oborud" w:val=" ПЭВМ, щеловая лампа, таблица Ситцева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21CC3860F7D499196E7073B1BF6150D"/>
    <w:docVar w:name="rm_id" w:val="220"/>
    <w:docVar w:name="rm_name" w:val=" Врач-офтальмолог "/>
    <w:docVar w:name="rm_number" w:val=" 07143/041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ет "/>
    <w:docVar w:name="version" w:val="51"/>
  </w:docVars>
  <w:rsids>
    <w:rsidRoot w:val="003B55B5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B55B5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8407E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719CD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3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2016-10-17T12:45:00Z</dcterms:created>
  <dcterms:modified xsi:type="dcterms:W3CDTF">2016-10-18T09:23:00Z</dcterms:modified>
</cp:coreProperties>
</file>